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6EC5E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7567D89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3C1AAAC4" w14:textId="77777777" w:rsidR="00C06F7D" w:rsidRDefault="00C06F7D" w:rsidP="00C06F7D">
      <w:pPr>
        <w:pStyle w:val="NoSpacing"/>
        <w:rPr>
          <w:rFonts w:cs="Times New Roman"/>
          <w:szCs w:val="24"/>
        </w:rPr>
      </w:pPr>
    </w:p>
    <w:p w14:paraId="6616024F" w14:textId="77777777" w:rsidR="00C06F7D" w:rsidRDefault="00C06F7D" w:rsidP="00C06F7D">
      <w:pPr>
        <w:pStyle w:val="NoSpacing"/>
        <w:rPr>
          <w:rFonts w:cs="Times New Roman"/>
          <w:szCs w:val="24"/>
        </w:rPr>
      </w:pPr>
    </w:p>
    <w:p w14:paraId="75637A1F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Renet</w:t>
      </w:r>
      <w:proofErr w:type="spellEnd"/>
      <w:r>
        <w:rPr>
          <w:rFonts w:cs="Times New Roman"/>
          <w:szCs w:val="24"/>
        </w:rPr>
        <w:t xml:space="preserve"> of Earl’s Soham, Suffolk(q.v.),</w:t>
      </w:r>
    </w:p>
    <w:p w14:paraId="0450E6E9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Cokerell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Buxsale</w:t>
      </w:r>
      <w:proofErr w:type="spellEnd"/>
      <w:r>
        <w:rPr>
          <w:rFonts w:cs="Times New Roman"/>
          <w:szCs w:val="24"/>
        </w:rPr>
        <w:t>(q.v.).</w:t>
      </w:r>
    </w:p>
    <w:p w14:paraId="2EB71EA2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E6D09">
          <w:rPr>
            <w:rStyle w:val="Hyperlink"/>
            <w:rFonts w:cs="Times New Roman"/>
            <w:szCs w:val="24"/>
          </w:rPr>
          <w:t>https://waalt.uh.edu/index.php/CP40/892</w:t>
        </w:r>
      </w:hyperlink>
      <w:r>
        <w:rPr>
          <w:rFonts w:cs="Times New Roman"/>
          <w:szCs w:val="24"/>
        </w:rPr>
        <w:t xml:space="preserve"> )</w:t>
      </w:r>
    </w:p>
    <w:p w14:paraId="421F0A36" w14:textId="77777777" w:rsidR="00C06F7D" w:rsidRDefault="00C06F7D" w:rsidP="00C06F7D">
      <w:pPr>
        <w:pStyle w:val="NoSpacing"/>
        <w:rPr>
          <w:rFonts w:cs="Times New Roman"/>
          <w:szCs w:val="24"/>
        </w:rPr>
      </w:pPr>
    </w:p>
    <w:p w14:paraId="3BD79FE5" w14:textId="77777777" w:rsidR="00C06F7D" w:rsidRDefault="00C06F7D" w:rsidP="00C06F7D">
      <w:pPr>
        <w:pStyle w:val="NoSpacing"/>
        <w:rPr>
          <w:rFonts w:cs="Times New Roman"/>
          <w:szCs w:val="24"/>
        </w:rPr>
      </w:pPr>
    </w:p>
    <w:p w14:paraId="5A1DEBB5" w14:textId="77777777" w:rsidR="00C06F7D" w:rsidRDefault="00C06F7D" w:rsidP="00C06F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September 2024</w:t>
      </w:r>
    </w:p>
    <w:p w14:paraId="3BC539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E5C23" w14:textId="77777777" w:rsidR="00C06F7D" w:rsidRDefault="00C06F7D" w:rsidP="009139A6">
      <w:r>
        <w:separator/>
      </w:r>
    </w:p>
  </w:endnote>
  <w:endnote w:type="continuationSeparator" w:id="0">
    <w:p w14:paraId="073EBA44" w14:textId="77777777" w:rsidR="00C06F7D" w:rsidRDefault="00C06F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553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FC2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36E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A7416" w14:textId="77777777" w:rsidR="00C06F7D" w:rsidRDefault="00C06F7D" w:rsidP="009139A6">
      <w:r>
        <w:separator/>
      </w:r>
    </w:p>
  </w:footnote>
  <w:footnote w:type="continuationSeparator" w:id="0">
    <w:p w14:paraId="21D51488" w14:textId="77777777" w:rsidR="00C06F7D" w:rsidRDefault="00C06F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67B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5A1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2B4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F7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06F7D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7F73F"/>
  <w15:chartTrackingRefBased/>
  <w15:docId w15:val="{23EF75C6-9B38-497F-A1C9-A60850F6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6F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2024-09-05T14:38:00Z</dcterms:created>
  <dcterms:modified xsi:type="dcterms:W3CDTF">2024-09-05T14:39:00Z</dcterms:modified>
</cp:coreProperties>
</file>